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BE9C" w14:textId="77777777" w:rsidR="003D19FC" w:rsidRDefault="003D19FC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00628E8" w14:textId="77777777" w:rsidR="003D19FC" w:rsidRPr="00692A45" w:rsidRDefault="003D19FC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tutor</w:t>
      </w:r>
      <w:r w:rsidRPr="00692A45">
        <w:t>)</w:t>
      </w:r>
    </w:p>
    <w:p w14:paraId="175C3C01" w14:textId="77777777" w:rsidR="003D19FC" w:rsidRDefault="003D19FC" w:rsidP="00446647">
      <w:pPr>
        <w:pStyle w:val="Answer"/>
        <w:ind w:left="0"/>
        <w:rPr>
          <w:sz w:val="24"/>
          <w:szCs w:val="24"/>
        </w:rPr>
      </w:pPr>
    </w:p>
    <w:p w14:paraId="4876AAA2" w14:textId="77777777" w:rsidR="003D19FC" w:rsidRDefault="003D19FC" w:rsidP="003D19FC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0B7CF281" w14:textId="77777777" w:rsidR="003D19FC" w:rsidRDefault="003D19FC" w:rsidP="00D3557E">
      <w:pPr>
        <w:pStyle w:val="Answer"/>
        <w:ind w:left="0"/>
        <w:rPr>
          <w:sz w:val="24"/>
          <w:szCs w:val="24"/>
        </w:rPr>
      </w:pPr>
    </w:p>
    <w:p w14:paraId="536FF6AF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09577DC8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7C810BD6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7DB01B0E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680AF446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074A1BF1" w14:textId="77777777" w:rsidR="003D19FC" w:rsidRDefault="003D19FC" w:rsidP="00446647">
      <w:pPr>
        <w:pStyle w:val="Answer"/>
        <w:ind w:left="0"/>
        <w:rPr>
          <w:sz w:val="24"/>
          <w:szCs w:val="24"/>
        </w:rPr>
      </w:pPr>
    </w:p>
    <w:p w14:paraId="411E9F5A" w14:textId="77777777" w:rsidR="003D19FC" w:rsidRPr="00181269" w:rsidRDefault="003D19FC" w:rsidP="00446647">
      <w:pPr>
        <w:pStyle w:val="Answer"/>
        <w:ind w:left="0"/>
        <w:rPr>
          <w:color w:val="FF0000"/>
          <w:sz w:val="24"/>
          <w:szCs w:val="24"/>
        </w:rPr>
      </w:pPr>
      <w:r w:rsidRPr="00181269">
        <w:rPr>
          <w:color w:val="FF0000"/>
          <w:sz w:val="24"/>
          <w:szCs w:val="24"/>
        </w:rPr>
        <w:t xml:space="preserve">Learners can research these answers online using </w:t>
      </w:r>
      <w:hyperlink r:id="rId10" w:history="1">
        <w:r w:rsidRPr="00001391">
          <w:rPr>
            <w:rFonts w:eastAsia="Times New Roman"/>
            <w:color w:val="0070C0"/>
            <w:sz w:val="24"/>
            <w:szCs w:val="24"/>
            <w:lang w:eastAsia="en-GB"/>
          </w:rPr>
          <w:t>ISO - ISO 9000 family — Quality management</w:t>
        </w:r>
      </w:hyperlink>
      <w:r w:rsidRPr="00181269">
        <w:rPr>
          <w:rFonts w:eastAsia="Times New Roman"/>
          <w:color w:val="FF0000"/>
          <w:sz w:val="24"/>
          <w:szCs w:val="24"/>
          <w:lang w:eastAsia="en-GB"/>
        </w:rPr>
        <w:t xml:space="preserve"> as a resource. </w:t>
      </w:r>
    </w:p>
    <w:p w14:paraId="4ED41F61" w14:textId="77777777" w:rsidR="003D19FC" w:rsidRDefault="003D19FC" w:rsidP="00446647">
      <w:pPr>
        <w:pStyle w:val="Answer"/>
        <w:ind w:left="0"/>
        <w:rPr>
          <w:color w:val="FF0000"/>
          <w:sz w:val="24"/>
          <w:szCs w:val="24"/>
        </w:rPr>
      </w:pPr>
    </w:p>
    <w:p w14:paraId="3AC4A45B" w14:textId="77777777" w:rsidR="003D19FC" w:rsidRPr="00251930" w:rsidRDefault="003D19FC" w:rsidP="00446647">
      <w:pPr>
        <w:pStyle w:val="Answer"/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You may wish to use this session to obtain the services of a construction quality manager who can help with a remote or in-person Q&amp;A session. This could be focused on these points above, to enable learners to produce a simple presentation based on the Q&amp;A session. </w:t>
      </w:r>
    </w:p>
    <w:p w14:paraId="24E201EA" w14:textId="77777777" w:rsidR="003D19FC" w:rsidRDefault="003D19FC" w:rsidP="008F194C">
      <w:pPr>
        <w:pStyle w:val="Answer"/>
        <w:tabs>
          <w:tab w:val="left" w:pos="2400"/>
        </w:tabs>
        <w:ind w:left="0"/>
      </w:pPr>
    </w:p>
    <w:p w14:paraId="0D703318" w14:textId="77777777" w:rsidR="003D19FC" w:rsidRDefault="003D19FC" w:rsidP="00AD179E">
      <w:pPr>
        <w:pStyle w:val="Answer"/>
        <w:tabs>
          <w:tab w:val="left" w:pos="2400"/>
        </w:tabs>
      </w:pPr>
    </w:p>
    <w:p w14:paraId="2464E554" w14:textId="77777777" w:rsidR="003D19FC" w:rsidRPr="00001391" w:rsidRDefault="003D19FC" w:rsidP="00AD179E">
      <w:pPr>
        <w:pStyle w:val="Answer"/>
        <w:tabs>
          <w:tab w:val="left" w:pos="2400"/>
        </w:tabs>
        <w:rPr>
          <w:color w:val="0070C0"/>
        </w:rPr>
      </w:pPr>
    </w:p>
    <w:p w14:paraId="4DBE978A" w14:textId="77777777" w:rsidR="003D19FC" w:rsidRDefault="003D19FC" w:rsidP="00AD179E">
      <w:pPr>
        <w:pStyle w:val="Answer"/>
        <w:tabs>
          <w:tab w:val="left" w:pos="2400"/>
        </w:tabs>
      </w:pPr>
    </w:p>
    <w:p w14:paraId="23C862AD" w14:textId="77777777" w:rsidR="003D19FC" w:rsidRDefault="003D19FC" w:rsidP="00AD179E">
      <w:pPr>
        <w:pStyle w:val="Answer"/>
        <w:tabs>
          <w:tab w:val="left" w:pos="2400"/>
        </w:tabs>
      </w:pPr>
    </w:p>
    <w:p w14:paraId="597E3CA5" w14:textId="77777777" w:rsidR="003D19FC" w:rsidRDefault="003D19FC" w:rsidP="00AD179E">
      <w:pPr>
        <w:pStyle w:val="Answer"/>
        <w:tabs>
          <w:tab w:val="left" w:pos="2400"/>
        </w:tabs>
      </w:pPr>
    </w:p>
    <w:p w14:paraId="5AE96FD0" w14:textId="77777777" w:rsidR="003D19FC" w:rsidRDefault="003D19FC" w:rsidP="00AD179E">
      <w:pPr>
        <w:pStyle w:val="Answer"/>
        <w:tabs>
          <w:tab w:val="left" w:pos="2400"/>
        </w:tabs>
      </w:pPr>
    </w:p>
    <w:p w14:paraId="487371A7" w14:textId="77777777" w:rsidR="003D19FC" w:rsidRDefault="003D19FC" w:rsidP="00AD179E">
      <w:pPr>
        <w:pStyle w:val="Answer"/>
        <w:tabs>
          <w:tab w:val="left" w:pos="2400"/>
        </w:tabs>
      </w:pPr>
    </w:p>
    <w:p w14:paraId="0FDBED83" w14:textId="77777777" w:rsidR="003D19FC" w:rsidRDefault="003D19FC" w:rsidP="00A47A21">
      <w:pPr>
        <w:pStyle w:val="Answer"/>
        <w:tabs>
          <w:tab w:val="left" w:pos="2400"/>
        </w:tabs>
        <w:ind w:left="0"/>
      </w:pPr>
    </w:p>
    <w:p w14:paraId="033365E7" w14:textId="77777777" w:rsidR="003D19FC" w:rsidRDefault="003D19FC" w:rsidP="00AD179E">
      <w:pPr>
        <w:pStyle w:val="Answer"/>
        <w:tabs>
          <w:tab w:val="left" w:pos="2400"/>
        </w:tabs>
      </w:pPr>
    </w:p>
    <w:p w14:paraId="65D901F1" w14:textId="77777777" w:rsidR="003D19FC" w:rsidRDefault="003D19FC" w:rsidP="00AD179E">
      <w:pPr>
        <w:pStyle w:val="Answer"/>
        <w:tabs>
          <w:tab w:val="left" w:pos="2400"/>
        </w:tabs>
      </w:pPr>
    </w:p>
    <w:p w14:paraId="512C6F24" w14:textId="77777777" w:rsidR="003D19FC" w:rsidRDefault="003D19FC" w:rsidP="00AD179E">
      <w:pPr>
        <w:pStyle w:val="Answer"/>
        <w:tabs>
          <w:tab w:val="left" w:pos="2400"/>
        </w:tabs>
      </w:pPr>
    </w:p>
    <w:p w14:paraId="30B09AD6" w14:textId="77777777" w:rsidR="003D19FC" w:rsidRDefault="003D19FC" w:rsidP="00AD179E">
      <w:pPr>
        <w:pStyle w:val="Answer"/>
        <w:tabs>
          <w:tab w:val="left" w:pos="2400"/>
        </w:tabs>
      </w:pPr>
    </w:p>
    <w:p w14:paraId="0230C6A8" w14:textId="77777777" w:rsidR="003D19FC" w:rsidRDefault="003D19FC" w:rsidP="00AD179E">
      <w:pPr>
        <w:pStyle w:val="Answer"/>
        <w:tabs>
          <w:tab w:val="left" w:pos="2400"/>
        </w:tabs>
      </w:pPr>
    </w:p>
    <w:p w14:paraId="2441D660" w14:textId="77777777" w:rsidR="003D19FC" w:rsidRDefault="003D19FC" w:rsidP="00AD179E">
      <w:pPr>
        <w:pStyle w:val="Answer"/>
        <w:tabs>
          <w:tab w:val="left" w:pos="2400"/>
        </w:tabs>
      </w:pPr>
    </w:p>
    <w:p w14:paraId="2A616A5A" w14:textId="77777777" w:rsidR="00474F67" w:rsidRDefault="00474F67" w:rsidP="00474F67">
      <w:pPr>
        <w:rPr>
          <w:rFonts w:cs="Arial"/>
          <w:szCs w:val="22"/>
        </w:rPr>
      </w:pPr>
    </w:p>
    <w:p w14:paraId="7639B91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E12E" w14:textId="77777777" w:rsidR="00444520" w:rsidRDefault="00444520">
      <w:pPr>
        <w:spacing w:before="0" w:after="0"/>
      </w:pPr>
      <w:r>
        <w:separator/>
      </w:r>
    </w:p>
  </w:endnote>
  <w:endnote w:type="continuationSeparator" w:id="0">
    <w:p w14:paraId="4C434FFE" w14:textId="77777777" w:rsidR="00444520" w:rsidRDefault="004445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92B3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1CD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1B29C51" wp14:editId="4C23A3B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197AEC" w14:textId="2C455BAB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1974B3" w:rsidRPr="001974B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28D99E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29C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E197AEC" w14:textId="2C455BAB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1974B3" w:rsidRPr="001974B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28D99E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CB0F3" wp14:editId="2F2D0B5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4DEB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51B6" w14:textId="77777777" w:rsidR="00444520" w:rsidRDefault="00444520">
      <w:pPr>
        <w:spacing w:before="0" w:after="0"/>
      </w:pPr>
      <w:r>
        <w:separator/>
      </w:r>
    </w:p>
  </w:footnote>
  <w:footnote w:type="continuationSeparator" w:id="0">
    <w:p w14:paraId="6AEE3B2D" w14:textId="77777777" w:rsidR="00444520" w:rsidRDefault="004445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E6EE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7358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C2E1158" wp14:editId="6E5C33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E4D9B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22B3AD1" wp14:editId="2F7C61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60EEE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71B9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25D72"/>
    <w:multiLevelType w:val="hybridMultilevel"/>
    <w:tmpl w:val="02F01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0075"/>
    <w:multiLevelType w:val="hybridMultilevel"/>
    <w:tmpl w:val="2BA2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618474">
    <w:abstractNumId w:val="4"/>
  </w:num>
  <w:num w:numId="2" w16cid:durableId="1291475068">
    <w:abstractNumId w:val="16"/>
  </w:num>
  <w:num w:numId="3" w16cid:durableId="75590771">
    <w:abstractNumId w:val="23"/>
  </w:num>
  <w:num w:numId="4" w16cid:durableId="1718237408">
    <w:abstractNumId w:val="18"/>
  </w:num>
  <w:num w:numId="5" w16cid:durableId="2040353845">
    <w:abstractNumId w:val="8"/>
  </w:num>
  <w:num w:numId="6" w16cid:durableId="1221476985">
    <w:abstractNumId w:val="17"/>
  </w:num>
  <w:num w:numId="7" w16cid:durableId="949094776">
    <w:abstractNumId w:val="8"/>
  </w:num>
  <w:num w:numId="8" w16cid:durableId="1645770433">
    <w:abstractNumId w:val="1"/>
  </w:num>
  <w:num w:numId="9" w16cid:durableId="93018355">
    <w:abstractNumId w:val="8"/>
    <w:lvlOverride w:ilvl="0">
      <w:startOverride w:val="1"/>
    </w:lvlOverride>
  </w:num>
  <w:num w:numId="10" w16cid:durableId="799882369">
    <w:abstractNumId w:val="19"/>
  </w:num>
  <w:num w:numId="11" w16cid:durableId="399207230">
    <w:abstractNumId w:val="15"/>
  </w:num>
  <w:num w:numId="12" w16cid:durableId="1465536145">
    <w:abstractNumId w:val="5"/>
  </w:num>
  <w:num w:numId="13" w16cid:durableId="1839885175">
    <w:abstractNumId w:val="14"/>
  </w:num>
  <w:num w:numId="14" w16cid:durableId="2006010658">
    <w:abstractNumId w:val="20"/>
  </w:num>
  <w:num w:numId="15" w16cid:durableId="1758090918">
    <w:abstractNumId w:val="12"/>
  </w:num>
  <w:num w:numId="16" w16cid:durableId="793837674">
    <w:abstractNumId w:val="7"/>
  </w:num>
  <w:num w:numId="17" w16cid:durableId="918100475">
    <w:abstractNumId w:val="25"/>
  </w:num>
  <w:num w:numId="18" w16cid:durableId="526987154">
    <w:abstractNumId w:val="26"/>
  </w:num>
  <w:num w:numId="19" w16cid:durableId="1491480336">
    <w:abstractNumId w:val="3"/>
  </w:num>
  <w:num w:numId="20" w16cid:durableId="1934588843">
    <w:abstractNumId w:val="2"/>
  </w:num>
  <w:num w:numId="21" w16cid:durableId="944266755">
    <w:abstractNumId w:val="10"/>
  </w:num>
  <w:num w:numId="22" w16cid:durableId="1591306770">
    <w:abstractNumId w:val="10"/>
    <w:lvlOverride w:ilvl="0">
      <w:startOverride w:val="1"/>
    </w:lvlOverride>
  </w:num>
  <w:num w:numId="23" w16cid:durableId="741223012">
    <w:abstractNumId w:val="24"/>
  </w:num>
  <w:num w:numId="24" w16cid:durableId="1862742128">
    <w:abstractNumId w:val="10"/>
    <w:lvlOverride w:ilvl="0">
      <w:startOverride w:val="1"/>
    </w:lvlOverride>
  </w:num>
  <w:num w:numId="25" w16cid:durableId="1155414213">
    <w:abstractNumId w:val="10"/>
    <w:lvlOverride w:ilvl="0">
      <w:startOverride w:val="1"/>
    </w:lvlOverride>
  </w:num>
  <w:num w:numId="26" w16cid:durableId="2085950802">
    <w:abstractNumId w:val="11"/>
  </w:num>
  <w:num w:numId="27" w16cid:durableId="1591307167">
    <w:abstractNumId w:val="21"/>
  </w:num>
  <w:num w:numId="28" w16cid:durableId="111752450">
    <w:abstractNumId w:val="10"/>
    <w:lvlOverride w:ilvl="0">
      <w:startOverride w:val="1"/>
    </w:lvlOverride>
  </w:num>
  <w:num w:numId="29" w16cid:durableId="1366633920">
    <w:abstractNumId w:val="22"/>
  </w:num>
  <w:num w:numId="30" w16cid:durableId="158623445">
    <w:abstractNumId w:val="10"/>
  </w:num>
  <w:num w:numId="31" w16cid:durableId="577518921">
    <w:abstractNumId w:val="10"/>
    <w:lvlOverride w:ilvl="0">
      <w:startOverride w:val="1"/>
    </w:lvlOverride>
  </w:num>
  <w:num w:numId="32" w16cid:durableId="502744269">
    <w:abstractNumId w:val="10"/>
    <w:lvlOverride w:ilvl="0">
      <w:startOverride w:val="1"/>
    </w:lvlOverride>
  </w:num>
  <w:num w:numId="33" w16cid:durableId="18630439">
    <w:abstractNumId w:val="0"/>
  </w:num>
  <w:num w:numId="34" w16cid:durableId="2102556144">
    <w:abstractNumId w:val="13"/>
  </w:num>
  <w:num w:numId="35" w16cid:durableId="1632664247">
    <w:abstractNumId w:val="6"/>
  </w:num>
  <w:num w:numId="36" w16cid:durableId="10789381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9FC"/>
    <w:rsid w:val="000033BD"/>
    <w:rsid w:val="00082C62"/>
    <w:rsid w:val="000B231F"/>
    <w:rsid w:val="000E194B"/>
    <w:rsid w:val="00110217"/>
    <w:rsid w:val="00152AC3"/>
    <w:rsid w:val="00156AF3"/>
    <w:rsid w:val="0019491D"/>
    <w:rsid w:val="001974B3"/>
    <w:rsid w:val="001F74AD"/>
    <w:rsid w:val="002D07A8"/>
    <w:rsid w:val="003405EA"/>
    <w:rsid w:val="00342E9E"/>
    <w:rsid w:val="003D19FC"/>
    <w:rsid w:val="003F7F14"/>
    <w:rsid w:val="00404B31"/>
    <w:rsid w:val="00444520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54586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D5CC5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F7B5A"/>
  <w15:docId w15:val="{57C8BF8A-0C5F-4DC7-AAE1-8C73F3BD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974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so.org/iso-9001-quality-management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8AB1D-C37B-4BFD-AFBA-0EE5F1385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C6C0CC-4270-48EA-B65A-D450A6606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53D65-4720-440A-9185-12F48586E2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124</Words>
  <Characters>625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2021-09-07T11:25:00Z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